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ED69F" w14:textId="77777777" w:rsidR="00AA6C4F" w:rsidRDefault="00AA6C4F" w:rsidP="00AA6C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WHYT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3B4C5725" w14:textId="77777777" w:rsidR="00AA6C4F" w:rsidRDefault="00AA6C4F" w:rsidP="00AA6C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Beverley. Draper.</w:t>
      </w:r>
    </w:p>
    <w:p w14:paraId="7AB807EB" w14:textId="77777777" w:rsidR="00AA6C4F" w:rsidRDefault="00AA6C4F" w:rsidP="00AA6C4F">
      <w:pPr>
        <w:pStyle w:val="NoSpacing"/>
        <w:jc w:val="both"/>
        <w:rPr>
          <w:rFonts w:cs="Times New Roman"/>
          <w:szCs w:val="24"/>
        </w:rPr>
      </w:pPr>
    </w:p>
    <w:p w14:paraId="0114CEA4" w14:textId="77777777" w:rsidR="00AA6C4F" w:rsidRDefault="00AA6C4F" w:rsidP="00AA6C4F">
      <w:pPr>
        <w:pStyle w:val="NoSpacing"/>
        <w:jc w:val="both"/>
        <w:rPr>
          <w:rFonts w:cs="Times New Roman"/>
          <w:szCs w:val="24"/>
        </w:rPr>
      </w:pPr>
    </w:p>
    <w:p w14:paraId="16481E41" w14:textId="77777777" w:rsidR="00AA6C4F" w:rsidRDefault="00AA6C4F" w:rsidP="00AA6C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 xml:space="preserve">He made a plaint of debt against Maud </w:t>
      </w:r>
      <w:proofErr w:type="spellStart"/>
      <w:r>
        <w:rPr>
          <w:rFonts w:cs="Times New Roman"/>
          <w:szCs w:val="24"/>
        </w:rPr>
        <w:t>Tykhyll</w:t>
      </w:r>
      <w:proofErr w:type="spellEnd"/>
      <w:r>
        <w:rPr>
          <w:rFonts w:cs="Times New Roman"/>
          <w:szCs w:val="24"/>
        </w:rPr>
        <w:t xml:space="preserve"> of Howden(q.v.) and</w:t>
      </w:r>
    </w:p>
    <w:p w14:paraId="67BD71B0" w14:textId="77777777" w:rsidR="00AA6C4F" w:rsidRDefault="00AA6C4F" w:rsidP="00AA6C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four others.</w:t>
      </w:r>
    </w:p>
    <w:p w14:paraId="69BF5C9E" w14:textId="77777777" w:rsidR="00AA6C4F" w:rsidRDefault="00AA6C4F" w:rsidP="00AA6C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E034E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6D50FC4D" w14:textId="77777777" w:rsidR="00AA6C4F" w:rsidRDefault="00AA6C4F" w:rsidP="00AA6C4F">
      <w:pPr>
        <w:pStyle w:val="NoSpacing"/>
        <w:jc w:val="both"/>
        <w:rPr>
          <w:rFonts w:cs="Times New Roman"/>
          <w:szCs w:val="24"/>
        </w:rPr>
      </w:pPr>
    </w:p>
    <w:p w14:paraId="56EC0D2F" w14:textId="77777777" w:rsidR="00AA6C4F" w:rsidRDefault="00AA6C4F" w:rsidP="00AA6C4F">
      <w:pPr>
        <w:pStyle w:val="NoSpacing"/>
        <w:jc w:val="both"/>
        <w:rPr>
          <w:rFonts w:cs="Times New Roman"/>
          <w:szCs w:val="24"/>
        </w:rPr>
      </w:pPr>
    </w:p>
    <w:p w14:paraId="38C29D9D" w14:textId="77777777" w:rsidR="00AA6C4F" w:rsidRDefault="00AA6C4F" w:rsidP="00AA6C4F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248C7E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06383" w14:textId="77777777" w:rsidR="00AA6C4F" w:rsidRDefault="00AA6C4F" w:rsidP="009139A6">
      <w:r>
        <w:separator/>
      </w:r>
    </w:p>
  </w:endnote>
  <w:endnote w:type="continuationSeparator" w:id="0">
    <w:p w14:paraId="74253C79" w14:textId="77777777" w:rsidR="00AA6C4F" w:rsidRDefault="00AA6C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7A15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83C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90E5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AF49E" w14:textId="77777777" w:rsidR="00AA6C4F" w:rsidRDefault="00AA6C4F" w:rsidP="009139A6">
      <w:r>
        <w:separator/>
      </w:r>
    </w:p>
  </w:footnote>
  <w:footnote w:type="continuationSeparator" w:id="0">
    <w:p w14:paraId="2D92E5B4" w14:textId="77777777" w:rsidR="00AA6C4F" w:rsidRDefault="00AA6C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B4E8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55375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2CF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C4F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6C4F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D1E38"/>
  <w15:chartTrackingRefBased/>
  <w15:docId w15:val="{FB257906-D577-46D6-AB02-DDE48A81E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A6C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2024-05-02T16:16:00Z</dcterms:created>
  <dcterms:modified xsi:type="dcterms:W3CDTF">2024-05-02T16:16:00Z</dcterms:modified>
</cp:coreProperties>
</file>